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9B" w:rsidRDefault="0058479B" w:rsidP="0058479B">
      <w:pPr>
        <w:pStyle w:val="NoSpacing"/>
        <w:jc w:val="both"/>
      </w:pPr>
      <w:r>
        <w:rPr>
          <w:u w:val="single"/>
        </w:rPr>
        <w:t>Simon KYTH</w:t>
      </w:r>
      <w:r>
        <w:t xml:space="preserve">      (d.ca.1461)</w:t>
      </w:r>
    </w:p>
    <w:p w:rsidR="0058479B" w:rsidRDefault="0058479B" w:rsidP="0058479B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Barningham</w:t>
      </w:r>
      <w:proofErr w:type="spellEnd"/>
      <w:r>
        <w:t>.</w:t>
      </w:r>
    </w:p>
    <w:p w:rsidR="0058479B" w:rsidRDefault="0058479B" w:rsidP="0058479B">
      <w:pPr>
        <w:pStyle w:val="NoSpacing"/>
        <w:jc w:val="both"/>
      </w:pPr>
    </w:p>
    <w:p w:rsidR="0058479B" w:rsidRDefault="0058479B" w:rsidP="0058479B">
      <w:pPr>
        <w:pStyle w:val="NoSpacing"/>
        <w:jc w:val="both"/>
      </w:pPr>
    </w:p>
    <w:p w:rsidR="0058479B" w:rsidRDefault="0058479B" w:rsidP="0058479B">
      <w:pPr>
        <w:pStyle w:val="NoSpacing"/>
        <w:jc w:val="both"/>
      </w:pPr>
      <w:r>
        <w:t>31 Jan.1461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p.82) 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the year is given as 1460]</w:t>
      </w:r>
    </w:p>
    <w:p w:rsidR="0058479B" w:rsidRDefault="0058479B" w:rsidP="0058479B">
      <w:pPr>
        <w:pStyle w:val="NoSpacing"/>
        <w:jc w:val="both"/>
      </w:pPr>
    </w:p>
    <w:p w:rsidR="0058479B" w:rsidRDefault="0058479B" w:rsidP="0058479B">
      <w:pPr>
        <w:pStyle w:val="NoSpacing"/>
        <w:jc w:val="both"/>
      </w:pPr>
    </w:p>
    <w:p w:rsidR="0058479B" w:rsidRDefault="0058479B" w:rsidP="0058479B">
      <w:pPr>
        <w:pStyle w:val="NoSpacing"/>
        <w:jc w:val="both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79B" w:rsidRDefault="0058479B" w:rsidP="00920DE3">
      <w:pPr>
        <w:spacing w:after="0" w:line="240" w:lineRule="auto"/>
      </w:pPr>
      <w:r>
        <w:separator/>
      </w:r>
    </w:p>
  </w:endnote>
  <w:endnote w:type="continuationSeparator" w:id="0">
    <w:p w:rsidR="0058479B" w:rsidRDefault="005847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79B" w:rsidRDefault="0058479B" w:rsidP="00920DE3">
      <w:pPr>
        <w:spacing w:after="0" w:line="240" w:lineRule="auto"/>
      </w:pPr>
      <w:r>
        <w:separator/>
      </w:r>
    </w:p>
  </w:footnote>
  <w:footnote w:type="continuationSeparator" w:id="0">
    <w:p w:rsidR="0058479B" w:rsidRDefault="005847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9B"/>
    <w:rsid w:val="00120749"/>
    <w:rsid w:val="0058479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2014-07-28T19:28:00Z</dcterms:created>
  <dcterms:modified xsi:type="dcterms:W3CDTF">2014-07-28T19:29:00Z</dcterms:modified>
</cp:coreProperties>
</file>